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377A44" w:rsidRDefault="006609CA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19530" w:history="1">
        <w:r w:rsidR="00377A44" w:rsidRPr="0084159D">
          <w:rPr>
            <w:rStyle w:val="aa"/>
          </w:rPr>
          <w:t>RADIUS-ACC-CLIENT-MIB</w:t>
        </w:r>
        <w:r w:rsidR="00377A44">
          <w:rPr>
            <w:webHidden/>
          </w:rPr>
          <w:tab/>
        </w:r>
        <w:r w:rsidR="00377A44">
          <w:rPr>
            <w:webHidden/>
          </w:rPr>
          <w:fldChar w:fldCharType="begin"/>
        </w:r>
        <w:r w:rsidR="00377A44">
          <w:rPr>
            <w:webHidden/>
          </w:rPr>
          <w:instrText xml:space="preserve"> PAGEREF _Toc399319530 \h </w:instrText>
        </w:r>
        <w:r w:rsidR="00377A44">
          <w:rPr>
            <w:webHidden/>
          </w:rPr>
        </w:r>
        <w:r w:rsidR="00377A44">
          <w:rPr>
            <w:webHidden/>
          </w:rPr>
          <w:fldChar w:fldCharType="separate"/>
        </w:r>
        <w:r w:rsidR="00377A44">
          <w:rPr>
            <w:webHidden/>
          </w:rPr>
          <w:t>2</w:t>
        </w:r>
        <w:r w:rsidR="00377A44">
          <w:rPr>
            <w:webHidden/>
          </w:rPr>
          <w:fldChar w:fldCharType="end"/>
        </w:r>
      </w:hyperlink>
    </w:p>
    <w:p w:rsidR="00377A44" w:rsidRDefault="00377A4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531" w:history="1">
        <w:r w:rsidRPr="0084159D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77A44" w:rsidRDefault="00377A4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19532" w:history="1">
        <w:r w:rsidRPr="0084159D">
          <w:rPr>
            <w:rStyle w:val="aa"/>
            <w:rFonts w:ascii="Helvetica" w:hAnsi="Helvetica" w:cs="Helvetica"/>
          </w:rPr>
          <w:t>radiusAccServerTable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_Toc399319532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6609CA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77A44" w:rsidRPr="00377A44" w:rsidRDefault="00377A44" w:rsidP="00377A44">
      <w:pPr>
        <w:pStyle w:val="1"/>
        <w:tabs>
          <w:tab w:val="num" w:pos="432"/>
        </w:tabs>
        <w:ind w:left="432" w:hanging="432"/>
        <w:jc w:val="both"/>
      </w:pPr>
      <w:bookmarkStart w:id="0" w:name="_Toc397420632"/>
      <w:bookmarkStart w:id="1" w:name="_Toc399319530"/>
      <w:r w:rsidRPr="00377A44">
        <w:rPr>
          <w:rFonts w:hint="eastAsia"/>
          <w:bCs/>
        </w:rPr>
        <w:lastRenderedPageBreak/>
        <w:t>RADIUS-ACC-CLIENT</w:t>
      </w:r>
      <w:r w:rsidRPr="00377A44">
        <w:t>-MIB</w:t>
      </w:r>
      <w:bookmarkEnd w:id="0"/>
      <w:bookmarkEnd w:id="1"/>
    </w:p>
    <w:p w:rsidR="00377A44" w:rsidRDefault="00377A44" w:rsidP="00377A4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104089541"/>
      <w:bookmarkStart w:id="3" w:name="_Toc112556831"/>
      <w:bookmarkStart w:id="4" w:name="_Toc115238231"/>
      <w:bookmarkStart w:id="5" w:name="_Toc311190281"/>
      <w:bookmarkStart w:id="6" w:name="_Toc397420633"/>
      <w:bookmarkStart w:id="7" w:name="_Toc399319531"/>
      <w:r w:rsidRPr="009540D9">
        <w:rPr>
          <w:rFonts w:ascii="Helvetica" w:hAnsi="Helvetica" w:cs="Helvetica"/>
        </w:rPr>
        <w:t>Scalar Objects</w:t>
      </w:r>
      <w:bookmarkEnd w:id="2"/>
      <w:bookmarkEnd w:id="3"/>
      <w:bookmarkEnd w:id="4"/>
      <w:bookmarkEnd w:id="5"/>
      <w:bookmarkEnd w:id="6"/>
      <w:bookmarkEnd w:id="7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377A4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77A4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radiusAccClientInvalidServerAddresses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radiusAccClientIdentifier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(1.3.6.1.2.1.67.2.2.1.1.2)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77A44" w:rsidRDefault="00377A44" w:rsidP="00377A44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117396624"/>
      <w:bookmarkStart w:id="9" w:name="_Toc311190282"/>
      <w:bookmarkStart w:id="10" w:name="_Toc397420634"/>
      <w:bookmarkStart w:id="11" w:name="_Toc399319532"/>
      <w:proofErr w:type="spellStart"/>
      <w:proofErr w:type="gramStart"/>
      <w:r w:rsidRPr="009540D9">
        <w:rPr>
          <w:rFonts w:ascii="Helvetica" w:hAnsi="Helvetica" w:cs="Helvetica"/>
        </w:rPr>
        <w:t>radiusAccServerTable</w:t>
      </w:r>
      <w:bookmarkEnd w:id="8"/>
      <w:bookmarkEnd w:id="9"/>
      <w:bookmarkEnd w:id="10"/>
      <w:bookmarkEnd w:id="11"/>
      <w:proofErr w:type="spellEnd"/>
      <w:proofErr w:type="gramEnd"/>
    </w:p>
    <w:p w:rsidR="00377A44" w:rsidRDefault="00377A44" w:rsidP="00377A44">
      <w:r>
        <w:t>OID of this table is: 1.3.6.1.2.1.67.2.2.1.1.3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377A44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77A44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radiusAccServerIndex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radiusAccServerAddress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(1.3.6.1.2.1.67.2.2.1.1.3.1.2)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radiusAccClientServerPortNumber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(1.3.6.1.2.1.67.2.2.1.1.3.1.3)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radiusAccClientRoundTripTime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(1.3.6.1.2.1.67.2.2.1.1.3.1.4)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radiusAccClientRequests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(1.3.6.1.2.1.67.2.2.1.1.3.1.5)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radiusAccClientRetransmissions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(1.3.6.1.2.1.67.2.2.1.1.3.1.6)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radiusAccClientResponses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(1.3.6.1.2.1.67.2.2.1.1.3.1.7)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radiusAccClientMalformedResponses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(1.3.6.1.2.1.67.2.2.1.1.3.1.8)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radiusAccClientBadAuthenticators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(1.3.6.1.2.1.67.2.2.1.1.3.1.9)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radiusAccClientPendingRequests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(1.3.6.1.2.1.67.2.2.1.1.3.1.10)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radiusAccClientTimeouts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(1.3.6.1.2.1.67.2.2.1.1.3.1.11)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radiusAccClientUnknownTypes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(1.3.6.1.2.1.67.2.2.1.1.3.1.12)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77A44" w:rsidRPr="009540D9" w:rsidTr="0091260D">
        <w:tc>
          <w:tcPr>
            <w:tcW w:w="3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radiusAccClientPacketsDropped</w:t>
            </w:r>
            <w:proofErr w:type="spellEnd"/>
            <w:r>
              <w:rPr>
                <w:rFonts w:ascii="Helvetica" w:hAnsi="Helvetica" w:cs="Helvetica"/>
              </w:rPr>
              <w:t xml:space="preserve"> (1.3.6.1.2.1.67.2.2.1.1.3.1.13) </w:t>
            </w:r>
          </w:p>
        </w:tc>
        <w:tc>
          <w:tcPr>
            <w:tcW w:w="144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77A44" w:rsidRPr="009540D9" w:rsidRDefault="00377A4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70E" w:rsidRDefault="00C3070E">
      <w:r>
        <w:separator/>
      </w:r>
    </w:p>
  </w:endnote>
  <w:endnote w:type="continuationSeparator" w:id="0">
    <w:p w:rsidR="00C3070E" w:rsidRDefault="00C30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609CA">
      <w:fldChar w:fldCharType="begin"/>
    </w:r>
    <w:r>
      <w:instrText>PAGE</w:instrText>
    </w:r>
    <w:r w:rsidR="006609CA">
      <w:fldChar w:fldCharType="separate"/>
    </w:r>
    <w:r w:rsidR="00377A44">
      <w:rPr>
        <w:noProof/>
      </w:rPr>
      <w:t>1</w:t>
    </w:r>
    <w:r w:rsidR="006609CA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77A44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70E" w:rsidRDefault="00C3070E">
      <w:r>
        <w:separator/>
      </w:r>
    </w:p>
  </w:footnote>
  <w:footnote w:type="continuationSeparator" w:id="0">
    <w:p w:rsidR="00C3070E" w:rsidRDefault="00C307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77A44" w:rsidRPr="00377A44">
      <w:t xml:space="preserve"> RADIUS-ACC-CLIENT-MIB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77A4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09CA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070E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77A44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77A44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77A4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77A4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77A44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77A44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77A4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377A44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E053F-637F-47D8-8BA3-88A54D60C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2014-09-24T02:56:00Z</dcterms:modified>
</cp:coreProperties>
</file>